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92" w:rsidRPr="00331F42" w:rsidRDefault="00034292" w:rsidP="00F565EC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034292" w:rsidRPr="00331F42" w:rsidRDefault="00034292" w:rsidP="00F565E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224/11.02-04/15-98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034292" w:rsidRPr="00550519" w:rsidRDefault="00034292" w:rsidP="00F565E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034292" w:rsidRPr="00345001" w:rsidRDefault="00034292" w:rsidP="00F565EC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9014BD">
        <w:rPr>
          <w:rFonts w:ascii="Times New Roman" w:hAnsi="Times New Roman" w:cs="Times New Roman"/>
          <w:spacing w:val="-6"/>
        </w:rPr>
        <w:t>расходомеров с дополнительным оборудованием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 xml:space="preserve">для нужд </w:t>
      </w:r>
      <w:r>
        <w:rPr>
          <w:rFonts w:ascii="Times New Roman" w:hAnsi="Times New Roman" w:cs="Times New Roman"/>
          <w:color w:val="000000"/>
        </w:rPr>
        <w:t>АО</w:t>
      </w:r>
      <w:r w:rsidRPr="00345001">
        <w:rPr>
          <w:rFonts w:ascii="Times New Roman" w:hAnsi="Times New Roman" w:cs="Times New Roman"/>
          <w:color w:val="000000"/>
        </w:rPr>
        <w:t xml:space="preserve"> «ГНЦ РФ-ФЭИ».</w:t>
      </w:r>
    </w:p>
    <w:p w:rsidR="00034292" w:rsidRPr="00331F42" w:rsidRDefault="00034292" w:rsidP="00F565E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331F42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331F42">
        <w:rPr>
          <w:rFonts w:ascii="Times New Roman" w:hAnsi="Times New Roman" w:cs="Times New Roman"/>
        </w:rPr>
        <w:t xml:space="preserve"> «ГНЦ РФ-ФЭИ»).</w:t>
      </w:r>
    </w:p>
    <w:p w:rsidR="00034292" w:rsidRPr="00331F42" w:rsidRDefault="00034292" w:rsidP="00F565EC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034292" w:rsidRPr="00331F42" w:rsidRDefault="00034292" w:rsidP="00F565E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034292" w:rsidRPr="009525BE" w:rsidRDefault="00034292" w:rsidP="00F565E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586C82">
        <w:rPr>
          <w:rFonts w:ascii="Times New Roman" w:hAnsi="Times New Roman" w:cs="Times New Roman"/>
          <w:color w:val="000000"/>
        </w:rPr>
        <w:t>Илюхин Денис Михайлович</w:t>
      </w:r>
      <w:r w:rsidRPr="009525BE">
        <w:rPr>
          <w:rFonts w:ascii="Times New Roman" w:hAnsi="Times New Roman" w:cs="Times New Roman"/>
          <w:color w:val="000000"/>
        </w:rPr>
        <w:t>, (48439) 9-</w:t>
      </w:r>
      <w:r w:rsidRPr="00586C82">
        <w:rPr>
          <w:rFonts w:ascii="Times New Roman" w:hAnsi="Times New Roman" w:cs="Times New Roman"/>
          <w:color w:val="000000"/>
        </w:rPr>
        <w:t>48-16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586C82">
        <w:rPr>
          <w:rFonts w:ascii="Times New Roman" w:hAnsi="Times New Roman" w:cs="Times New Roman"/>
          <w:color w:val="000000"/>
          <w:lang w:val="en-US"/>
        </w:rPr>
        <w:t>dilyukhin</w:t>
      </w:r>
      <w:r w:rsidRPr="00586C82">
        <w:rPr>
          <w:rFonts w:ascii="Times New Roman" w:hAnsi="Times New Roman" w:cs="Times New Roman"/>
          <w:color w:val="000000"/>
        </w:rPr>
        <w:t>@</w:t>
      </w:r>
      <w:r w:rsidRPr="00586C82">
        <w:rPr>
          <w:rFonts w:ascii="Times New Roman" w:hAnsi="Times New Roman" w:cs="Times New Roman"/>
          <w:color w:val="000000"/>
          <w:lang w:val="en-US"/>
        </w:rPr>
        <w:t>ippe</w:t>
      </w:r>
      <w:r w:rsidRPr="00586C82">
        <w:rPr>
          <w:rFonts w:ascii="Times New Roman" w:hAnsi="Times New Roman" w:cs="Times New Roman"/>
          <w:color w:val="000000"/>
        </w:rPr>
        <w:t>.</w:t>
      </w:r>
      <w:r w:rsidRPr="00586C82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034292" w:rsidRPr="00550519" w:rsidRDefault="00034292" w:rsidP="00F565E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034292" w:rsidRPr="00345001" w:rsidRDefault="00034292" w:rsidP="00F565EC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9014BD">
        <w:rPr>
          <w:rFonts w:ascii="Times New Roman" w:hAnsi="Times New Roman" w:cs="Times New Roman"/>
        </w:rPr>
        <w:t>расходомеров с дополнительным оборудованием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034292" w:rsidRDefault="00034292" w:rsidP="00F565E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034292" w:rsidRDefault="00034292" w:rsidP="00F565E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04</w:t>
      </w:r>
      <w:r w:rsidRPr="00586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сентября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034292" w:rsidRPr="00C573AC" w:rsidRDefault="00034292" w:rsidP="00F565EC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034292" w:rsidRPr="00331F42" w:rsidRDefault="00034292" w:rsidP="00F565E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034292" w:rsidRPr="00331F42" w:rsidRDefault="00034292" w:rsidP="00F565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034292" w:rsidRPr="00331F42" w:rsidRDefault="00034292" w:rsidP="00F565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034292" w:rsidRPr="00331F42" w:rsidRDefault="00034292" w:rsidP="00F565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034292" w:rsidRPr="004D4732" w:rsidRDefault="00034292" w:rsidP="00F565EC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9014BD">
        <w:rPr>
          <w:rFonts w:ascii="Times New Roman" w:hAnsi="Times New Roman" w:cs="Times New Roman"/>
          <w:color w:val="000000"/>
        </w:rPr>
        <w:t>318</w:t>
      </w:r>
      <w:r>
        <w:rPr>
          <w:rFonts w:ascii="Times New Roman" w:hAnsi="Times New Roman" w:cs="Times New Roman"/>
          <w:color w:val="000000"/>
        </w:rPr>
        <w:t xml:space="preserve"> </w:t>
      </w:r>
      <w:r w:rsidRPr="009014BD">
        <w:rPr>
          <w:rFonts w:ascii="Times New Roman" w:hAnsi="Times New Roman" w:cs="Times New Roman"/>
          <w:color w:val="000000"/>
        </w:rPr>
        <w:t>627,80 (триста восемнадца</w:t>
      </w:r>
      <w:r>
        <w:rPr>
          <w:rFonts w:ascii="Times New Roman" w:hAnsi="Times New Roman" w:cs="Times New Roman"/>
          <w:color w:val="000000"/>
        </w:rPr>
        <w:t>ть тысяч шестьсот двадцать семь</w:t>
      </w:r>
      <w:r w:rsidRPr="009014BD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лей</w:t>
      </w:r>
      <w:r w:rsidRPr="009014BD">
        <w:rPr>
          <w:rFonts w:ascii="Times New Roman" w:hAnsi="Times New Roman" w:cs="Times New Roman"/>
          <w:color w:val="000000"/>
        </w:rPr>
        <w:t xml:space="preserve"> 80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034292" w:rsidRPr="004D4732" w:rsidRDefault="00034292" w:rsidP="00F565EC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 xml:space="preserve">Начальная (максимальная) цена договора: </w:t>
      </w:r>
      <w:r w:rsidRPr="009014BD">
        <w:rPr>
          <w:rFonts w:ascii="Times New Roman" w:hAnsi="Times New Roman" w:cs="Times New Roman"/>
          <w:color w:val="000000"/>
        </w:rPr>
        <w:t>270</w:t>
      </w:r>
      <w:r>
        <w:rPr>
          <w:rFonts w:ascii="Times New Roman" w:hAnsi="Times New Roman" w:cs="Times New Roman"/>
          <w:color w:val="000000"/>
        </w:rPr>
        <w:t xml:space="preserve"> </w:t>
      </w:r>
      <w:r w:rsidRPr="009014BD">
        <w:rPr>
          <w:rFonts w:ascii="Times New Roman" w:hAnsi="Times New Roman" w:cs="Times New Roman"/>
          <w:color w:val="000000"/>
        </w:rPr>
        <w:t>023,56 (двести семьдесят тысяч двадцать три</w:t>
      </w:r>
      <w:r>
        <w:rPr>
          <w:rFonts w:ascii="Times New Roman" w:hAnsi="Times New Roman" w:cs="Times New Roman"/>
          <w:color w:val="000000"/>
        </w:rPr>
        <w:t xml:space="preserve"> </w:t>
      </w:r>
      <w:r w:rsidRPr="009014BD">
        <w:rPr>
          <w:rFonts w:ascii="Times New Roman" w:hAnsi="Times New Roman" w:cs="Times New Roman"/>
          <w:color w:val="000000"/>
        </w:rPr>
        <w:t>руб</w:t>
      </w:r>
      <w:r>
        <w:rPr>
          <w:rFonts w:ascii="Times New Roman" w:hAnsi="Times New Roman" w:cs="Times New Roman"/>
          <w:color w:val="000000"/>
        </w:rPr>
        <w:t>ля</w:t>
      </w:r>
      <w:r w:rsidRPr="009014BD">
        <w:rPr>
          <w:rFonts w:ascii="Times New Roman" w:hAnsi="Times New Roman" w:cs="Times New Roman"/>
          <w:color w:val="000000"/>
        </w:rPr>
        <w:t xml:space="preserve"> 56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034292" w:rsidRPr="00D37E19" w:rsidRDefault="00034292" w:rsidP="00F565EC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034292" w:rsidRPr="00331F42" w:rsidRDefault="00034292" w:rsidP="00F565E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034292" w:rsidRDefault="00034292" w:rsidP="005D3DD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034292" w:rsidRDefault="00034292" w:rsidP="005D3DD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034292" w:rsidRPr="00331F42" w:rsidRDefault="00034292" w:rsidP="00F565E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034292" w:rsidRPr="00544D75" w:rsidRDefault="00034292" w:rsidP="00F565E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16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034292" w:rsidRPr="00544D75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B5369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28</w:t>
      </w:r>
      <w:r w:rsidRPr="00B53690">
        <w:rPr>
          <w:rFonts w:ascii="Times New Roman" w:hAnsi="Times New Roman" w:cs="Times New Roman"/>
          <w:spacing w:val="-6"/>
          <w:highlight w:val="yellow"/>
        </w:rPr>
        <w:t xml:space="preserve">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034292" w:rsidRPr="00544D75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B5369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28</w:t>
      </w:r>
      <w:r w:rsidRPr="00B53690">
        <w:rPr>
          <w:rFonts w:ascii="Times New Roman" w:hAnsi="Times New Roman" w:cs="Times New Roman"/>
          <w:spacing w:val="-6"/>
          <w:highlight w:val="yellow"/>
        </w:rPr>
        <w:t xml:space="preserve">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034292" w:rsidRPr="00372C45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034292" w:rsidRPr="00331F4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034292" w:rsidRPr="00E8713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034292" w:rsidRPr="00E8713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034292" w:rsidRPr="00E8713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34292" w:rsidRPr="00E8713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34292" w:rsidRPr="00E87132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34292" w:rsidRPr="00A6215E" w:rsidRDefault="00034292" w:rsidP="00F565E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034292" w:rsidRDefault="00034292">
      <w:pPr>
        <w:rPr>
          <w:rFonts w:cs="Times New Roman"/>
        </w:rPr>
      </w:pPr>
    </w:p>
    <w:sectPr w:rsidR="00034292" w:rsidSect="001D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C22"/>
    <w:rsid w:val="00034292"/>
    <w:rsid w:val="000E1028"/>
    <w:rsid w:val="001165D6"/>
    <w:rsid w:val="001D0C28"/>
    <w:rsid w:val="001F4D81"/>
    <w:rsid w:val="00227A02"/>
    <w:rsid w:val="00331F42"/>
    <w:rsid w:val="00345001"/>
    <w:rsid w:val="00372C45"/>
    <w:rsid w:val="004D4732"/>
    <w:rsid w:val="00536BA0"/>
    <w:rsid w:val="00544D75"/>
    <w:rsid w:val="00550519"/>
    <w:rsid w:val="00586C82"/>
    <w:rsid w:val="005D3DDB"/>
    <w:rsid w:val="007021CC"/>
    <w:rsid w:val="007027F2"/>
    <w:rsid w:val="007757DE"/>
    <w:rsid w:val="00805C22"/>
    <w:rsid w:val="008930FD"/>
    <w:rsid w:val="008E3C0C"/>
    <w:rsid w:val="009014BD"/>
    <w:rsid w:val="009525BE"/>
    <w:rsid w:val="00A6215E"/>
    <w:rsid w:val="00AF2D02"/>
    <w:rsid w:val="00B53690"/>
    <w:rsid w:val="00BA02D4"/>
    <w:rsid w:val="00C572F3"/>
    <w:rsid w:val="00C573AC"/>
    <w:rsid w:val="00CA0665"/>
    <w:rsid w:val="00D2148B"/>
    <w:rsid w:val="00D37E19"/>
    <w:rsid w:val="00D42E6F"/>
    <w:rsid w:val="00E87132"/>
    <w:rsid w:val="00F26FEC"/>
    <w:rsid w:val="00F5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5E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803</Words>
  <Characters>4582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2015-03-17T12:20:00Z</dcterms:created>
  <dcterms:modified xsi:type="dcterms:W3CDTF">2015-04-09T07:37:00Z</dcterms:modified>
</cp:coreProperties>
</file>